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15B" w:rsidRPr="007B0DFA" w:rsidRDefault="007E115B" w:rsidP="005840A2">
      <w:pPr>
        <w:jc w:val="center"/>
        <w:rPr>
          <w:rFonts w:ascii="黑体" w:eastAsia="黑体"/>
          <w:b/>
          <w:sz w:val="36"/>
          <w:szCs w:val="36"/>
        </w:rPr>
      </w:pPr>
      <w:r w:rsidRPr="007B0DFA">
        <w:rPr>
          <w:rFonts w:ascii="黑体" w:eastAsia="黑体" w:hint="eastAsia"/>
          <w:b/>
          <w:sz w:val="36"/>
          <w:szCs w:val="36"/>
        </w:rPr>
        <w:t>贵州大学第一届研究生体育节赛程按安排</w:t>
      </w:r>
      <w:r w:rsidRPr="007B0DFA">
        <w:rPr>
          <w:rFonts w:ascii="黑体" w:eastAsia="黑体"/>
          <w:b/>
          <w:sz w:val="36"/>
          <w:szCs w:val="36"/>
        </w:rPr>
        <w:t>(</w:t>
      </w:r>
      <w:r w:rsidRPr="007B0DFA">
        <w:rPr>
          <w:rFonts w:ascii="黑体" w:eastAsia="黑体" w:hint="eastAsia"/>
          <w:b/>
          <w:sz w:val="36"/>
          <w:szCs w:val="36"/>
        </w:rPr>
        <w:t>草案</w:t>
      </w:r>
      <w:r w:rsidRPr="007B0DFA">
        <w:rPr>
          <w:rFonts w:ascii="黑体" w:eastAsia="黑体"/>
          <w:b/>
          <w:sz w:val="36"/>
          <w:szCs w:val="36"/>
        </w:rPr>
        <w:t>)</w:t>
      </w:r>
    </w:p>
    <w:p w:rsidR="007E115B" w:rsidRPr="007B0DFA" w:rsidRDefault="007E115B" w:rsidP="005840A2">
      <w:pPr>
        <w:jc w:val="center"/>
        <w:rPr>
          <w:rFonts w:ascii="黑体" w:eastAsia="黑体"/>
          <w:b/>
          <w:sz w:val="32"/>
          <w:szCs w:val="32"/>
        </w:rPr>
      </w:pPr>
      <w:r w:rsidRPr="007B0DFA">
        <w:rPr>
          <w:rFonts w:ascii="黑体" w:eastAsia="黑体"/>
          <w:b/>
          <w:sz w:val="32"/>
          <w:szCs w:val="32"/>
        </w:rPr>
        <w:t>2012.4.20</w:t>
      </w:r>
      <w:r w:rsidRPr="007B0DFA">
        <w:rPr>
          <w:rFonts w:ascii="黑体" w:eastAsia="黑体" w:hint="eastAsia"/>
          <w:b/>
          <w:sz w:val="32"/>
          <w:szCs w:val="32"/>
        </w:rPr>
        <w:t>上午比赛安排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2268"/>
        <w:gridCol w:w="3260"/>
      </w:tblGrid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10:00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北区体育场右门外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临赛运动员集合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看台楼梯口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无赛运动员入座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各比赛场地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检录等设施就位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裁判员就位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工作人员就位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通往比赛准备区通道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引导运动员入场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10:20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各检录处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运动员检录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10:30—10:50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田径场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女子</w:t>
            </w:r>
            <w:r w:rsidRPr="00447E31">
              <w:t>100</w:t>
            </w:r>
            <w:r w:rsidRPr="00447E31">
              <w:rPr>
                <w:rFonts w:hint="eastAsia"/>
              </w:rPr>
              <w:t>米预赛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10:50—11:10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男子</w:t>
            </w:r>
            <w:r w:rsidRPr="00447E31">
              <w:t>100</w:t>
            </w:r>
            <w:r w:rsidRPr="00447E31">
              <w:rPr>
                <w:rFonts w:hint="eastAsia"/>
              </w:rPr>
              <w:t>米预赛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11:20—11:50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女子</w:t>
            </w:r>
            <w:r w:rsidRPr="00447E31">
              <w:t>400</w:t>
            </w:r>
            <w:r w:rsidRPr="00447E31">
              <w:rPr>
                <w:rFonts w:hint="eastAsia"/>
              </w:rPr>
              <w:t>米预赛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12:00—12:30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男子</w:t>
            </w:r>
            <w:r w:rsidRPr="00447E31">
              <w:t>400</w:t>
            </w:r>
            <w:r w:rsidRPr="00447E31">
              <w:rPr>
                <w:rFonts w:hint="eastAsia"/>
              </w:rPr>
              <w:t>米预赛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10:30—12:00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羽毛球馆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男单</w:t>
            </w:r>
            <w:r w:rsidRPr="00447E31">
              <w:t>24</w:t>
            </w:r>
            <w:r w:rsidRPr="00447E31">
              <w:rPr>
                <w:rFonts w:hint="eastAsia"/>
              </w:rPr>
              <w:t>进</w:t>
            </w:r>
            <w:r w:rsidRPr="00447E31">
              <w:t>12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10:30—12:00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乒乓球馆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男单</w:t>
            </w:r>
            <w:r w:rsidRPr="00447E31">
              <w:t>24</w:t>
            </w:r>
            <w:r w:rsidRPr="00447E31">
              <w:rPr>
                <w:rFonts w:hint="eastAsia"/>
              </w:rPr>
              <w:t>进</w:t>
            </w:r>
            <w:r w:rsidRPr="00447E31">
              <w:t>12</w:t>
            </w:r>
          </w:p>
        </w:tc>
      </w:tr>
    </w:tbl>
    <w:p w:rsidR="007E115B" w:rsidRDefault="007E115B" w:rsidP="005840A2"/>
    <w:p w:rsidR="007E115B" w:rsidRPr="007B0DFA" w:rsidRDefault="007E115B" w:rsidP="005840A2">
      <w:pPr>
        <w:jc w:val="center"/>
        <w:rPr>
          <w:rFonts w:ascii="黑体" w:eastAsia="黑体"/>
          <w:b/>
          <w:sz w:val="32"/>
          <w:szCs w:val="32"/>
        </w:rPr>
      </w:pPr>
      <w:r w:rsidRPr="007B0DFA">
        <w:rPr>
          <w:rFonts w:ascii="黑体" w:eastAsia="黑体"/>
          <w:b/>
          <w:sz w:val="32"/>
          <w:szCs w:val="32"/>
        </w:rPr>
        <w:t>2012.4.20</w:t>
      </w:r>
      <w:r w:rsidRPr="007B0DFA">
        <w:rPr>
          <w:rFonts w:ascii="黑体" w:eastAsia="黑体" w:hint="eastAsia"/>
          <w:b/>
          <w:sz w:val="32"/>
          <w:szCs w:val="32"/>
        </w:rPr>
        <w:t>下午比赛安排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2268"/>
        <w:gridCol w:w="3260"/>
      </w:tblGrid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13:00—14:30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羽毛球馆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女单</w:t>
            </w:r>
            <w:r w:rsidRPr="00447E31">
              <w:t>24</w:t>
            </w:r>
            <w:r w:rsidRPr="00447E31">
              <w:rPr>
                <w:rFonts w:hint="eastAsia"/>
              </w:rPr>
              <w:t>进</w:t>
            </w:r>
            <w:r w:rsidRPr="00447E31">
              <w:t>12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14:30—15:30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男单</w:t>
            </w:r>
            <w:r w:rsidRPr="00447E31">
              <w:t>12</w:t>
            </w:r>
            <w:r w:rsidRPr="00447E31">
              <w:rPr>
                <w:rFonts w:hint="eastAsia"/>
              </w:rPr>
              <w:t>进</w:t>
            </w:r>
            <w:r w:rsidRPr="00447E31">
              <w:t>6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15:30—16:30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女单</w:t>
            </w:r>
            <w:r w:rsidRPr="00447E31">
              <w:t>12</w:t>
            </w:r>
            <w:r w:rsidRPr="00447E31">
              <w:rPr>
                <w:rFonts w:hint="eastAsia"/>
              </w:rPr>
              <w:t>进</w:t>
            </w:r>
            <w:r w:rsidRPr="00447E31">
              <w:t>6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17:00—18:00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男女单</w:t>
            </w:r>
            <w:r w:rsidRPr="00447E31">
              <w:t>6</w:t>
            </w:r>
            <w:r w:rsidRPr="00447E31">
              <w:rPr>
                <w:rFonts w:hint="eastAsia"/>
              </w:rPr>
              <w:t>进</w:t>
            </w:r>
            <w:r w:rsidRPr="00447E31">
              <w:t>3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13:00—14:30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乒乓球馆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女单</w:t>
            </w:r>
            <w:r w:rsidRPr="00447E31">
              <w:t>24</w:t>
            </w:r>
            <w:r w:rsidRPr="00447E31">
              <w:rPr>
                <w:rFonts w:hint="eastAsia"/>
              </w:rPr>
              <w:t>进</w:t>
            </w:r>
            <w:r w:rsidRPr="00447E31">
              <w:t>12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14:30—15:30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男单</w:t>
            </w:r>
            <w:r w:rsidRPr="00447E31">
              <w:t>12</w:t>
            </w:r>
            <w:r w:rsidRPr="00447E31">
              <w:rPr>
                <w:rFonts w:hint="eastAsia"/>
              </w:rPr>
              <w:t>进</w:t>
            </w:r>
            <w:r w:rsidRPr="00447E31">
              <w:t>6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15:30—16:30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女单</w:t>
            </w:r>
            <w:r w:rsidRPr="00447E31">
              <w:t>12</w:t>
            </w:r>
            <w:r w:rsidRPr="00447E31">
              <w:rPr>
                <w:rFonts w:hint="eastAsia"/>
              </w:rPr>
              <w:t>进</w:t>
            </w:r>
            <w:r w:rsidRPr="00447E31">
              <w:t>6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17:00—18:00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男女单</w:t>
            </w:r>
            <w:r w:rsidRPr="00447E31">
              <w:t>6</w:t>
            </w:r>
            <w:r w:rsidRPr="00447E31">
              <w:rPr>
                <w:rFonts w:hint="eastAsia"/>
              </w:rPr>
              <w:t>进</w:t>
            </w:r>
            <w:r w:rsidRPr="00447E31">
              <w:t>3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14:00—14:20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田径场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女子</w:t>
            </w:r>
            <w:r w:rsidRPr="00447E31">
              <w:t>200</w:t>
            </w:r>
            <w:r w:rsidRPr="00447E31">
              <w:rPr>
                <w:rFonts w:hint="eastAsia"/>
              </w:rPr>
              <w:t>米预赛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14:30—14:50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男子</w:t>
            </w:r>
            <w:r w:rsidRPr="00447E31">
              <w:t>200</w:t>
            </w:r>
            <w:r w:rsidRPr="00447E31">
              <w:rPr>
                <w:rFonts w:hint="eastAsia"/>
              </w:rPr>
              <w:t>米预赛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15:00—15:50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女子</w:t>
            </w:r>
            <w:r w:rsidRPr="00447E31">
              <w:t>800</w:t>
            </w:r>
            <w:r w:rsidRPr="00447E31">
              <w:rPr>
                <w:rFonts w:hint="eastAsia"/>
              </w:rPr>
              <w:t>米决赛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16:00—16:50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男子</w:t>
            </w:r>
            <w:r w:rsidRPr="00447E31">
              <w:t>800</w:t>
            </w:r>
            <w:r w:rsidRPr="00447E31">
              <w:rPr>
                <w:rFonts w:hint="eastAsia"/>
              </w:rPr>
              <w:t>米决赛</w:t>
            </w:r>
          </w:p>
        </w:tc>
      </w:tr>
    </w:tbl>
    <w:p w:rsidR="007E115B" w:rsidRDefault="007E115B" w:rsidP="005840A2"/>
    <w:p w:rsidR="007E115B" w:rsidRPr="007B0DFA" w:rsidRDefault="007E115B" w:rsidP="005840A2">
      <w:pPr>
        <w:jc w:val="center"/>
        <w:rPr>
          <w:rFonts w:ascii="黑体" w:eastAsia="黑体"/>
          <w:b/>
          <w:sz w:val="32"/>
          <w:szCs w:val="32"/>
        </w:rPr>
      </w:pPr>
      <w:r w:rsidRPr="007B0DFA">
        <w:rPr>
          <w:rFonts w:ascii="黑体" w:eastAsia="黑体"/>
          <w:b/>
          <w:sz w:val="32"/>
          <w:szCs w:val="32"/>
        </w:rPr>
        <w:t>2012.4.21</w:t>
      </w:r>
      <w:r w:rsidRPr="007B0DFA">
        <w:rPr>
          <w:rFonts w:ascii="黑体" w:eastAsia="黑体" w:hint="eastAsia"/>
          <w:b/>
          <w:sz w:val="32"/>
          <w:szCs w:val="32"/>
        </w:rPr>
        <w:t>上午比赛安排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410"/>
        <w:gridCol w:w="3260"/>
      </w:tblGrid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9:00—9:15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田径场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女子</w:t>
            </w:r>
            <w:r w:rsidRPr="00447E31">
              <w:t>100</w:t>
            </w:r>
            <w:r w:rsidRPr="00447E31">
              <w:rPr>
                <w:rFonts w:hint="eastAsia"/>
              </w:rPr>
              <w:t>米决赛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9:20—9:35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男子</w:t>
            </w:r>
            <w:r w:rsidRPr="00447E31">
              <w:t>100</w:t>
            </w:r>
            <w:r w:rsidRPr="00447E31">
              <w:rPr>
                <w:rFonts w:hint="eastAsia"/>
              </w:rPr>
              <w:t>米决赛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9:40—10:00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女子</w:t>
            </w:r>
            <w:r w:rsidRPr="00447E31">
              <w:t>400</w:t>
            </w:r>
            <w:r w:rsidRPr="00447E31">
              <w:rPr>
                <w:rFonts w:hint="eastAsia"/>
              </w:rPr>
              <w:t>米决赛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10:00——10:20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男子</w:t>
            </w:r>
            <w:r w:rsidRPr="00447E31">
              <w:t>400</w:t>
            </w:r>
            <w:r w:rsidRPr="00447E31">
              <w:rPr>
                <w:rFonts w:hint="eastAsia"/>
              </w:rPr>
              <w:t>米决赛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10:30—10:50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女子</w:t>
            </w:r>
            <w:r w:rsidRPr="00447E31">
              <w:t>200</w:t>
            </w:r>
            <w:r w:rsidRPr="00447E31">
              <w:rPr>
                <w:rFonts w:hint="eastAsia"/>
              </w:rPr>
              <w:t>米决赛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10:50——11:10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男子</w:t>
            </w:r>
            <w:r w:rsidRPr="00447E31">
              <w:t>200</w:t>
            </w:r>
            <w:r w:rsidRPr="00447E31">
              <w:rPr>
                <w:rFonts w:hint="eastAsia"/>
              </w:rPr>
              <w:t>米决赛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11:20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男子</w:t>
            </w:r>
            <w:r w:rsidRPr="00447E31">
              <w:t>1500</w:t>
            </w:r>
            <w:r w:rsidRPr="00447E31">
              <w:rPr>
                <w:rFonts w:hint="eastAsia"/>
              </w:rPr>
              <w:t>米决赛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9:00—10:30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羽毛球馆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男女混双</w:t>
            </w:r>
            <w:r w:rsidRPr="00447E31">
              <w:t>24</w:t>
            </w:r>
            <w:r w:rsidRPr="00447E31">
              <w:rPr>
                <w:rFonts w:hint="eastAsia"/>
              </w:rPr>
              <w:t>进</w:t>
            </w:r>
            <w:r w:rsidRPr="00447E31">
              <w:t>12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10:30—12:00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师生混双</w:t>
            </w:r>
            <w:r w:rsidRPr="00447E31">
              <w:t>24</w:t>
            </w:r>
            <w:r w:rsidRPr="00447E31">
              <w:rPr>
                <w:rFonts w:hint="eastAsia"/>
              </w:rPr>
              <w:t>进</w:t>
            </w:r>
            <w:r w:rsidRPr="00447E31">
              <w:t>12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9:00—10:30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乒乓球馆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男女混双</w:t>
            </w:r>
            <w:r w:rsidRPr="00447E31">
              <w:t>24</w:t>
            </w:r>
            <w:r w:rsidRPr="00447E31">
              <w:rPr>
                <w:rFonts w:hint="eastAsia"/>
              </w:rPr>
              <w:t>进</w:t>
            </w:r>
            <w:r w:rsidRPr="00447E31">
              <w:t>12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10:30—12:00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师生混双</w:t>
            </w:r>
            <w:r w:rsidRPr="00447E31">
              <w:t>24</w:t>
            </w:r>
            <w:r w:rsidRPr="00447E31">
              <w:rPr>
                <w:rFonts w:hint="eastAsia"/>
              </w:rPr>
              <w:t>进</w:t>
            </w:r>
            <w:r w:rsidRPr="00447E31">
              <w:t>12</w:t>
            </w:r>
          </w:p>
        </w:tc>
      </w:tr>
    </w:tbl>
    <w:p w:rsidR="007E115B" w:rsidRDefault="007E115B" w:rsidP="005840A2">
      <w:pPr>
        <w:jc w:val="center"/>
        <w:rPr>
          <w:rFonts w:ascii="黑体" w:eastAsia="黑体"/>
          <w:b/>
          <w:sz w:val="32"/>
          <w:szCs w:val="32"/>
        </w:rPr>
      </w:pPr>
    </w:p>
    <w:p w:rsidR="007E115B" w:rsidRPr="007B0DFA" w:rsidRDefault="007E115B" w:rsidP="005840A2">
      <w:pPr>
        <w:jc w:val="center"/>
        <w:rPr>
          <w:rFonts w:ascii="黑体" w:eastAsia="黑体"/>
          <w:b/>
          <w:sz w:val="32"/>
          <w:szCs w:val="32"/>
        </w:rPr>
      </w:pPr>
      <w:r w:rsidRPr="007B0DFA">
        <w:rPr>
          <w:rFonts w:ascii="黑体" w:eastAsia="黑体"/>
          <w:b/>
          <w:sz w:val="32"/>
          <w:szCs w:val="32"/>
        </w:rPr>
        <w:t>2012.4.21</w:t>
      </w:r>
      <w:r w:rsidRPr="007B0DFA">
        <w:rPr>
          <w:rFonts w:ascii="黑体" w:eastAsia="黑体" w:hint="eastAsia"/>
          <w:b/>
          <w:sz w:val="32"/>
          <w:szCs w:val="32"/>
        </w:rPr>
        <w:t>下午比赛安排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410"/>
        <w:gridCol w:w="3260"/>
      </w:tblGrid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14:00—15:00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羽毛球馆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男女混双</w:t>
            </w:r>
            <w:r w:rsidRPr="00447E31">
              <w:t>12</w:t>
            </w:r>
            <w:r w:rsidRPr="00447E31">
              <w:rPr>
                <w:rFonts w:hint="eastAsia"/>
              </w:rPr>
              <w:t>进</w:t>
            </w:r>
            <w:r w:rsidRPr="00447E31">
              <w:t>6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15:00—16:00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师生混双</w:t>
            </w:r>
            <w:r w:rsidRPr="00447E31">
              <w:t>12</w:t>
            </w:r>
            <w:r w:rsidRPr="00447E31">
              <w:rPr>
                <w:rFonts w:hint="eastAsia"/>
              </w:rPr>
              <w:t>进</w:t>
            </w:r>
            <w:r w:rsidRPr="00447E31">
              <w:t>6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16:00—17:00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男女混师生混</w:t>
            </w:r>
            <w:r w:rsidRPr="00447E31">
              <w:t>6</w:t>
            </w:r>
            <w:r w:rsidRPr="00447E31">
              <w:rPr>
                <w:rFonts w:hint="eastAsia"/>
              </w:rPr>
              <w:t>进</w:t>
            </w:r>
            <w:r w:rsidRPr="00447E31">
              <w:t>3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14:00—15:00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乒乓球馆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男女混双</w:t>
            </w:r>
            <w:r w:rsidRPr="00447E31">
              <w:t>12</w:t>
            </w:r>
            <w:r w:rsidRPr="00447E31">
              <w:rPr>
                <w:rFonts w:hint="eastAsia"/>
              </w:rPr>
              <w:t>进</w:t>
            </w:r>
            <w:r w:rsidRPr="00447E31">
              <w:t>6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15:00—16:00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师生混双</w:t>
            </w:r>
            <w:r w:rsidRPr="00447E31">
              <w:t>12</w:t>
            </w:r>
            <w:r w:rsidRPr="00447E31">
              <w:rPr>
                <w:rFonts w:hint="eastAsia"/>
              </w:rPr>
              <w:t>进</w:t>
            </w:r>
            <w:r w:rsidRPr="00447E31">
              <w:t>6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16:00—17:00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男女混师生混</w:t>
            </w:r>
            <w:r w:rsidRPr="00447E31">
              <w:t>6</w:t>
            </w:r>
            <w:r w:rsidRPr="00447E31">
              <w:rPr>
                <w:rFonts w:hint="eastAsia"/>
              </w:rPr>
              <w:t>进</w:t>
            </w:r>
            <w:r w:rsidRPr="00447E31">
              <w:t>3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14:00—14:20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田径场</w:t>
            </w: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女子</w:t>
            </w:r>
            <w:r w:rsidRPr="00447E31">
              <w:t>4*100</w:t>
            </w:r>
            <w:r w:rsidRPr="00447E31">
              <w:rPr>
                <w:rFonts w:hint="eastAsia"/>
              </w:rPr>
              <w:t>米决赛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14:20—14:40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男子</w:t>
            </w:r>
            <w:r w:rsidRPr="00447E31">
              <w:t>4*100</w:t>
            </w:r>
            <w:r w:rsidRPr="00447E31">
              <w:rPr>
                <w:rFonts w:hint="eastAsia"/>
              </w:rPr>
              <w:t>米决赛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14:50—15:30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女子</w:t>
            </w:r>
            <w:r w:rsidRPr="00447E31">
              <w:t>4*400</w:t>
            </w:r>
            <w:r w:rsidRPr="00447E31">
              <w:rPr>
                <w:rFonts w:hint="eastAsia"/>
              </w:rPr>
              <w:t>米决赛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15:30—16:10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男子</w:t>
            </w:r>
            <w:r w:rsidRPr="00447E31">
              <w:t>4*400</w:t>
            </w:r>
            <w:r w:rsidRPr="00447E31">
              <w:rPr>
                <w:rFonts w:hint="eastAsia"/>
              </w:rPr>
              <w:t>米决赛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16:20—16:40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混合</w:t>
            </w:r>
            <w:r w:rsidRPr="00447E31">
              <w:t>4*100</w:t>
            </w:r>
            <w:r w:rsidRPr="00447E31">
              <w:rPr>
                <w:rFonts w:hint="eastAsia"/>
              </w:rPr>
              <w:t>米决赛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6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16:50—17:30</w:t>
            </w:r>
          </w:p>
        </w:tc>
        <w:tc>
          <w:tcPr>
            <w:tcW w:w="2410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混合</w:t>
            </w:r>
            <w:r w:rsidRPr="00447E31">
              <w:t>4*400</w:t>
            </w:r>
            <w:r w:rsidRPr="00447E31">
              <w:rPr>
                <w:rFonts w:hint="eastAsia"/>
              </w:rPr>
              <w:t>米决赛</w:t>
            </w:r>
          </w:p>
        </w:tc>
      </w:tr>
    </w:tbl>
    <w:p w:rsidR="007E115B" w:rsidRDefault="007E115B" w:rsidP="005840A2">
      <w:pPr>
        <w:jc w:val="center"/>
      </w:pPr>
    </w:p>
    <w:p w:rsidR="007E115B" w:rsidRDefault="007E115B" w:rsidP="005840A2">
      <w:pPr>
        <w:jc w:val="center"/>
      </w:pPr>
    </w:p>
    <w:p w:rsidR="007E115B" w:rsidRDefault="007E115B" w:rsidP="005840A2">
      <w:pPr>
        <w:jc w:val="center"/>
      </w:pPr>
    </w:p>
    <w:p w:rsidR="007E115B" w:rsidRDefault="007E115B" w:rsidP="005840A2">
      <w:pPr>
        <w:jc w:val="center"/>
      </w:pPr>
    </w:p>
    <w:p w:rsidR="007E115B" w:rsidRDefault="007E115B" w:rsidP="005840A2">
      <w:pPr>
        <w:jc w:val="center"/>
      </w:pPr>
    </w:p>
    <w:p w:rsidR="007E115B" w:rsidRDefault="007E115B" w:rsidP="005840A2">
      <w:pPr>
        <w:jc w:val="center"/>
      </w:pPr>
    </w:p>
    <w:p w:rsidR="007E115B" w:rsidRPr="007B0DFA" w:rsidRDefault="007E115B" w:rsidP="005840A2">
      <w:pPr>
        <w:jc w:val="center"/>
        <w:rPr>
          <w:rFonts w:ascii="黑体" w:eastAsia="黑体"/>
          <w:b/>
          <w:sz w:val="32"/>
          <w:szCs w:val="32"/>
        </w:rPr>
      </w:pPr>
      <w:r w:rsidRPr="007B0DFA">
        <w:rPr>
          <w:rFonts w:ascii="黑体" w:eastAsia="黑体"/>
          <w:b/>
          <w:sz w:val="32"/>
          <w:szCs w:val="32"/>
        </w:rPr>
        <w:t>2012.4.22</w:t>
      </w:r>
      <w:r w:rsidRPr="007B0DFA">
        <w:rPr>
          <w:rFonts w:ascii="黑体" w:eastAsia="黑体" w:hint="eastAsia"/>
          <w:b/>
          <w:sz w:val="32"/>
          <w:szCs w:val="32"/>
        </w:rPr>
        <w:t>上午比赛安排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2268"/>
        <w:gridCol w:w="2976"/>
      </w:tblGrid>
      <w:tr w:rsidR="007E115B" w:rsidRPr="00447E31" w:rsidTr="00447E31">
        <w:trPr>
          <w:trHeight w:hRule="exact" w:val="680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9:00—10:00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羽毛球馆</w:t>
            </w:r>
          </w:p>
        </w:tc>
        <w:tc>
          <w:tcPr>
            <w:tcW w:w="2976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男女单、男女混、师生混、半决赛</w:t>
            </w:r>
          </w:p>
        </w:tc>
      </w:tr>
      <w:tr w:rsidR="007E115B" w:rsidRPr="00447E31" w:rsidTr="00447E31">
        <w:trPr>
          <w:trHeight w:hRule="exact" w:val="680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10:30—11:30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2976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男女单、男女混、师生混、决赛</w:t>
            </w:r>
          </w:p>
        </w:tc>
      </w:tr>
      <w:tr w:rsidR="007E115B" w:rsidRPr="00447E31" w:rsidTr="00447E31">
        <w:trPr>
          <w:trHeight w:hRule="exact" w:val="680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9:00—10:00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乒乓球馆</w:t>
            </w:r>
          </w:p>
        </w:tc>
        <w:tc>
          <w:tcPr>
            <w:tcW w:w="2976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男女单、男女混、师生混、半决赛</w:t>
            </w:r>
          </w:p>
        </w:tc>
      </w:tr>
      <w:tr w:rsidR="007E115B" w:rsidRPr="00447E31" w:rsidTr="00447E31">
        <w:trPr>
          <w:trHeight w:hRule="exact" w:val="680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10:30—11:30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2976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男女单、男女混、师生混、决赛</w:t>
            </w:r>
          </w:p>
        </w:tc>
      </w:tr>
      <w:tr w:rsidR="007E115B" w:rsidRPr="00447E31" w:rsidTr="00447E31">
        <w:trPr>
          <w:trHeight w:hRule="exact" w:val="680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8:30—12:00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北区新体育场</w:t>
            </w:r>
          </w:p>
        </w:tc>
        <w:tc>
          <w:tcPr>
            <w:tcW w:w="2976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布置趣味运动会赛场</w:t>
            </w:r>
          </w:p>
        </w:tc>
      </w:tr>
    </w:tbl>
    <w:p w:rsidR="007E115B" w:rsidRDefault="007E115B" w:rsidP="005840A2">
      <w:pPr>
        <w:jc w:val="center"/>
        <w:rPr>
          <w:rFonts w:ascii="黑体" w:eastAsia="黑体"/>
          <w:b/>
          <w:sz w:val="44"/>
          <w:szCs w:val="44"/>
        </w:rPr>
      </w:pPr>
    </w:p>
    <w:p w:rsidR="007E115B" w:rsidRDefault="007E115B" w:rsidP="005840A2">
      <w:pPr>
        <w:jc w:val="center"/>
        <w:rPr>
          <w:rFonts w:ascii="黑体" w:eastAsia="黑体"/>
          <w:b/>
          <w:sz w:val="44"/>
          <w:szCs w:val="44"/>
        </w:rPr>
      </w:pPr>
    </w:p>
    <w:p w:rsidR="007E115B" w:rsidRPr="007B0DFA" w:rsidRDefault="007E115B" w:rsidP="005840A2">
      <w:pPr>
        <w:jc w:val="center"/>
        <w:rPr>
          <w:rFonts w:ascii="黑体" w:eastAsia="黑体"/>
          <w:b/>
          <w:sz w:val="32"/>
          <w:szCs w:val="32"/>
        </w:rPr>
      </w:pPr>
      <w:r w:rsidRPr="007B0DFA">
        <w:rPr>
          <w:rFonts w:ascii="黑体" w:eastAsia="黑体"/>
          <w:b/>
          <w:sz w:val="32"/>
          <w:szCs w:val="32"/>
        </w:rPr>
        <w:t>2012.4.22</w:t>
      </w:r>
      <w:r w:rsidRPr="007B0DFA">
        <w:rPr>
          <w:rFonts w:ascii="黑体" w:eastAsia="黑体" w:hint="eastAsia"/>
          <w:b/>
          <w:sz w:val="32"/>
          <w:szCs w:val="32"/>
        </w:rPr>
        <w:t>下午比赛安排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2268"/>
        <w:gridCol w:w="2976"/>
      </w:tblGrid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14:00—18:00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北区新体育场</w:t>
            </w:r>
          </w:p>
        </w:tc>
        <w:tc>
          <w:tcPr>
            <w:tcW w:w="2976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趣味运动会</w:t>
            </w:r>
          </w:p>
        </w:tc>
      </w:tr>
    </w:tbl>
    <w:p w:rsidR="007E115B" w:rsidRDefault="007E115B" w:rsidP="005840A2"/>
    <w:p w:rsidR="007E115B" w:rsidRDefault="007E115B" w:rsidP="005840A2">
      <w:pPr>
        <w:jc w:val="center"/>
        <w:rPr>
          <w:rFonts w:ascii="黑体" w:eastAsia="黑体"/>
          <w:b/>
          <w:sz w:val="44"/>
          <w:szCs w:val="44"/>
        </w:rPr>
      </w:pPr>
    </w:p>
    <w:p w:rsidR="007E115B" w:rsidRDefault="007E115B" w:rsidP="005840A2">
      <w:pPr>
        <w:jc w:val="center"/>
        <w:rPr>
          <w:rFonts w:ascii="黑体" w:eastAsia="黑体"/>
          <w:b/>
          <w:sz w:val="44"/>
          <w:szCs w:val="44"/>
        </w:rPr>
      </w:pPr>
    </w:p>
    <w:p w:rsidR="007E115B" w:rsidRDefault="007E115B" w:rsidP="005840A2">
      <w:pPr>
        <w:jc w:val="center"/>
        <w:rPr>
          <w:rFonts w:ascii="黑体" w:eastAsia="黑体"/>
          <w:b/>
          <w:sz w:val="44"/>
          <w:szCs w:val="44"/>
        </w:rPr>
      </w:pPr>
    </w:p>
    <w:p w:rsidR="007E115B" w:rsidRPr="007B0DFA" w:rsidRDefault="007E115B" w:rsidP="005840A2">
      <w:pPr>
        <w:jc w:val="center"/>
        <w:rPr>
          <w:rFonts w:ascii="黑体" w:eastAsia="黑体"/>
          <w:b/>
          <w:sz w:val="32"/>
          <w:szCs w:val="32"/>
        </w:rPr>
      </w:pPr>
      <w:r w:rsidRPr="007B0DFA">
        <w:rPr>
          <w:rFonts w:ascii="黑体" w:eastAsia="黑体"/>
          <w:b/>
          <w:sz w:val="32"/>
          <w:szCs w:val="32"/>
        </w:rPr>
        <w:t>2012.5.5</w:t>
      </w:r>
      <w:r w:rsidRPr="007B0DFA">
        <w:rPr>
          <w:rFonts w:ascii="黑体" w:eastAsia="黑体" w:hint="eastAsia"/>
          <w:b/>
          <w:sz w:val="32"/>
          <w:szCs w:val="32"/>
        </w:rPr>
        <w:t>健美操比赛安排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2268"/>
        <w:gridCol w:w="2976"/>
      </w:tblGrid>
      <w:tr w:rsidR="007E115B" w:rsidRPr="00447E31" w:rsidTr="00447E31">
        <w:trPr>
          <w:trHeight w:hRule="exact" w:val="454"/>
        </w:trPr>
        <w:tc>
          <w:tcPr>
            <w:tcW w:w="2802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t>9:00—12:00</w:t>
            </w:r>
          </w:p>
        </w:tc>
        <w:tc>
          <w:tcPr>
            <w:tcW w:w="2268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羽毛球馆</w:t>
            </w:r>
          </w:p>
        </w:tc>
        <w:tc>
          <w:tcPr>
            <w:tcW w:w="2976" w:type="dxa"/>
            <w:vAlign w:val="center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布置赛场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</w:tcPr>
          <w:p w:rsidR="007E115B" w:rsidRPr="00447E31" w:rsidRDefault="007E115B" w:rsidP="00447E31">
            <w:pPr>
              <w:jc w:val="center"/>
            </w:pPr>
            <w:r w:rsidRPr="00447E31">
              <w:t>14:00—17:00</w:t>
            </w:r>
          </w:p>
        </w:tc>
        <w:tc>
          <w:tcPr>
            <w:tcW w:w="2268" w:type="dxa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2976" w:type="dxa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彩排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</w:tcPr>
          <w:p w:rsidR="007E115B" w:rsidRPr="00447E31" w:rsidRDefault="007E115B" w:rsidP="00447E31">
            <w:pPr>
              <w:jc w:val="center"/>
            </w:pPr>
            <w:r w:rsidRPr="00447E31">
              <w:t>19:00—22:00</w:t>
            </w:r>
          </w:p>
        </w:tc>
        <w:tc>
          <w:tcPr>
            <w:tcW w:w="2268" w:type="dxa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2976" w:type="dxa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比赛</w:t>
            </w:r>
          </w:p>
        </w:tc>
      </w:tr>
      <w:tr w:rsidR="007E115B" w:rsidRPr="00447E31" w:rsidTr="00447E31">
        <w:trPr>
          <w:trHeight w:hRule="exact" w:val="454"/>
        </w:trPr>
        <w:tc>
          <w:tcPr>
            <w:tcW w:w="2802" w:type="dxa"/>
          </w:tcPr>
          <w:p w:rsidR="007E115B" w:rsidRPr="00447E31" w:rsidRDefault="007E115B" w:rsidP="00447E31">
            <w:pPr>
              <w:jc w:val="center"/>
            </w:pPr>
            <w:r w:rsidRPr="00447E31">
              <w:t>22:00—22:30</w:t>
            </w:r>
          </w:p>
        </w:tc>
        <w:tc>
          <w:tcPr>
            <w:tcW w:w="2268" w:type="dxa"/>
          </w:tcPr>
          <w:p w:rsidR="007E115B" w:rsidRPr="00447E31" w:rsidRDefault="007E115B" w:rsidP="00447E31">
            <w:pPr>
              <w:jc w:val="center"/>
            </w:pPr>
          </w:p>
        </w:tc>
        <w:tc>
          <w:tcPr>
            <w:tcW w:w="2976" w:type="dxa"/>
          </w:tcPr>
          <w:p w:rsidR="007E115B" w:rsidRPr="00447E31" w:rsidRDefault="007E115B" w:rsidP="00447E31">
            <w:pPr>
              <w:jc w:val="center"/>
            </w:pPr>
            <w:r w:rsidRPr="00447E31">
              <w:rPr>
                <w:rFonts w:hint="eastAsia"/>
              </w:rPr>
              <w:t>颁奖及闭幕</w:t>
            </w:r>
          </w:p>
        </w:tc>
      </w:tr>
    </w:tbl>
    <w:p w:rsidR="007E115B" w:rsidRDefault="007E115B" w:rsidP="005840A2"/>
    <w:p w:rsidR="007E115B" w:rsidRDefault="007E115B">
      <w:bookmarkStart w:id="0" w:name="_GoBack"/>
      <w:bookmarkEnd w:id="0"/>
    </w:p>
    <w:sectPr w:rsidR="007E115B" w:rsidSect="00F717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15B" w:rsidRDefault="007E115B" w:rsidP="005840A2">
      <w:r>
        <w:separator/>
      </w:r>
    </w:p>
  </w:endnote>
  <w:endnote w:type="continuationSeparator" w:id="1">
    <w:p w:rsidR="007E115B" w:rsidRDefault="007E115B" w:rsidP="00584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15B" w:rsidRDefault="007E115B" w:rsidP="005840A2">
      <w:r>
        <w:separator/>
      </w:r>
    </w:p>
  </w:footnote>
  <w:footnote w:type="continuationSeparator" w:id="1">
    <w:p w:rsidR="007E115B" w:rsidRDefault="007E115B" w:rsidP="005840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493"/>
    <w:rsid w:val="00161F08"/>
    <w:rsid w:val="00447E31"/>
    <w:rsid w:val="004E4493"/>
    <w:rsid w:val="005840A2"/>
    <w:rsid w:val="007B0DFA"/>
    <w:rsid w:val="007E115B"/>
    <w:rsid w:val="00B241BF"/>
    <w:rsid w:val="00BB32C4"/>
    <w:rsid w:val="00C243E8"/>
    <w:rsid w:val="00DE20C3"/>
    <w:rsid w:val="00E84080"/>
    <w:rsid w:val="00F71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0A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40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40A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840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840A2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5840A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223</Words>
  <Characters>1276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贵州大学党委研究生工作部</cp:lastModifiedBy>
  <cp:revision>5</cp:revision>
  <dcterms:created xsi:type="dcterms:W3CDTF">2012-04-13T03:47:00Z</dcterms:created>
  <dcterms:modified xsi:type="dcterms:W3CDTF">2012-04-14T04:17:00Z</dcterms:modified>
</cp:coreProperties>
</file>